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FC" w:rsidRPr="00716482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3</w:t>
      </w:r>
    </w:p>
    <w:p w:rsidR="007328FC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16482">
        <w:rPr>
          <w:rFonts w:ascii="Times New Roman" w:hAnsi="Times New Roman"/>
          <w:sz w:val="24"/>
          <w:szCs w:val="24"/>
        </w:rPr>
        <w:t xml:space="preserve"> решению Собрания Депутатов</w:t>
      </w:r>
    </w:p>
    <w:p w:rsidR="007328FC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 xml:space="preserve">ского сельского поселения </w:t>
      </w:r>
    </w:p>
    <w:p w:rsidR="007328FC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и дополнений в решение</w:t>
      </w:r>
    </w:p>
    <w:p w:rsidR="007328FC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Собрания депутатов Алексеевского поселения </w:t>
      </w:r>
    </w:p>
    <w:p w:rsidR="007328FC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18.12.2019 г. № 115</w:t>
      </w:r>
    </w:p>
    <w:p w:rsidR="007328FC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«О бюджете </w:t>
      </w: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>ского сельского поселения</w:t>
      </w:r>
    </w:p>
    <w:p w:rsidR="007328FC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 Октябрьского района на 20</w:t>
      </w:r>
      <w:r>
        <w:rPr>
          <w:rFonts w:ascii="Times New Roman" w:hAnsi="Times New Roman"/>
          <w:sz w:val="24"/>
          <w:szCs w:val="24"/>
        </w:rPr>
        <w:t>20 год и</w:t>
      </w:r>
    </w:p>
    <w:p w:rsidR="007328FC" w:rsidRDefault="007328FC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плановый период 2021</w:t>
      </w:r>
      <w:r w:rsidRPr="00716482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2</w:t>
      </w:r>
      <w:r w:rsidRPr="00716482">
        <w:rPr>
          <w:rFonts w:ascii="Times New Roman" w:hAnsi="Times New Roman"/>
          <w:sz w:val="24"/>
          <w:szCs w:val="24"/>
        </w:rPr>
        <w:t xml:space="preserve"> годов»</w:t>
      </w:r>
    </w:p>
    <w:tbl>
      <w:tblPr>
        <w:tblW w:w="15508" w:type="dxa"/>
        <w:jc w:val="center"/>
        <w:tblLayout w:type="fixed"/>
        <w:tblLook w:val="00A0"/>
      </w:tblPr>
      <w:tblGrid>
        <w:gridCol w:w="327"/>
        <w:gridCol w:w="3836"/>
        <w:gridCol w:w="938"/>
        <w:gridCol w:w="1222"/>
        <w:gridCol w:w="1303"/>
        <w:gridCol w:w="1276"/>
        <w:gridCol w:w="861"/>
        <w:gridCol w:w="1222"/>
        <w:gridCol w:w="1239"/>
        <w:gridCol w:w="870"/>
        <w:gridCol w:w="1222"/>
        <w:gridCol w:w="1192"/>
      </w:tblGrid>
      <w:tr w:rsidR="007328FC" w:rsidRPr="003E3BDE" w:rsidTr="00B42F7F">
        <w:trPr>
          <w:trHeight w:val="517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8FC" w:rsidRPr="00716482" w:rsidRDefault="007328FC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софинансирования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Алексеевского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7328FC" w:rsidRPr="003E3BDE" w:rsidTr="00B42F7F">
        <w:trPr>
          <w:trHeight w:val="971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7328FC" w:rsidRPr="00716482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28FC" w:rsidRPr="003E3BDE" w:rsidTr="00B42F7F">
        <w:trPr>
          <w:trHeight w:val="420"/>
          <w:jc w:val="center"/>
        </w:trPr>
        <w:tc>
          <w:tcPr>
            <w:tcW w:w="4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328FC" w:rsidRPr="003E3BDE" w:rsidTr="00B42F7F">
        <w:trPr>
          <w:trHeight w:val="261"/>
          <w:jc w:val="center"/>
        </w:trPr>
        <w:tc>
          <w:tcPr>
            <w:tcW w:w="4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8FC" w:rsidRPr="00B42F7F" w:rsidRDefault="007328FC" w:rsidP="009F2E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328FC" w:rsidRPr="00B42F7F" w:rsidRDefault="007328FC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2020 год</w:t>
            </w:r>
          </w:p>
        </w:tc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B42F7F" w:rsidRDefault="007328FC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2021 год</w:t>
            </w:r>
          </w:p>
        </w:tc>
        <w:tc>
          <w:tcPr>
            <w:tcW w:w="3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7328FC" w:rsidRPr="00B42F7F" w:rsidRDefault="007328FC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2022 год</w:t>
            </w:r>
          </w:p>
        </w:tc>
      </w:tr>
      <w:tr w:rsidR="007328FC" w:rsidRPr="003E3BDE" w:rsidTr="00B42F7F">
        <w:trPr>
          <w:trHeight w:val="1320"/>
          <w:jc w:val="center"/>
        </w:trPr>
        <w:tc>
          <w:tcPr>
            <w:tcW w:w="4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8FC" w:rsidRPr="00B42F7F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28FC" w:rsidRPr="00B42F7F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B42F7F" w:rsidRDefault="007328FC" w:rsidP="00A968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B42F7F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28FC" w:rsidRPr="00B42F7F" w:rsidRDefault="007328FC" w:rsidP="00883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28FC" w:rsidRPr="00B42F7F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28FC" w:rsidRPr="00B42F7F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28FC" w:rsidRPr="00B42F7F" w:rsidRDefault="007328FC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28FC" w:rsidRPr="00B42F7F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28FC" w:rsidRPr="00B42F7F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328FC" w:rsidRPr="00B42F7F" w:rsidRDefault="007328FC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</w:tr>
      <w:tr w:rsidR="007328FC" w:rsidRPr="003E3BDE" w:rsidTr="00B42F7F">
        <w:trPr>
          <w:trHeight w:val="495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A96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7328FC" w:rsidRPr="003E3BDE" w:rsidTr="00B42F7F">
        <w:trPr>
          <w:trHeight w:val="547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8FC" w:rsidRPr="00716482" w:rsidRDefault="007328FC" w:rsidP="00716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Расходы на благоустройство парковой зоны по адресу Ростовская область, с.Алексеевка, ул.Ленина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1152,6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A968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791,5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328FC" w:rsidRPr="00716482" w:rsidRDefault="007328FC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328FC" w:rsidRPr="003E3BDE" w:rsidTr="00B42F7F">
        <w:trPr>
          <w:trHeight w:val="636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28FC" w:rsidRPr="00716482" w:rsidRDefault="007328FC" w:rsidP="005968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1152,6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8FC" w:rsidRPr="00716482" w:rsidRDefault="007328FC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791,5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328FC" w:rsidRPr="00716482" w:rsidRDefault="007328FC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328FC" w:rsidRPr="003E3BDE" w:rsidTr="00B42F7F">
        <w:trPr>
          <w:trHeight w:val="312"/>
          <w:jc w:val="center"/>
        </w:trPr>
        <w:tc>
          <w:tcPr>
            <w:tcW w:w="4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8FC" w:rsidRPr="00716482" w:rsidRDefault="007328FC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28FC" w:rsidRPr="00716482" w:rsidRDefault="007328FC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8FC" w:rsidRPr="00716482" w:rsidRDefault="007328FC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7328FC" w:rsidRPr="00E01BFE" w:rsidRDefault="007328FC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>Глава Администрации</w:t>
      </w:r>
      <w:r>
        <w:rPr>
          <w:rFonts w:ascii="Times New Roman" w:hAnsi="Times New Roman"/>
          <w:sz w:val="28"/>
          <w:szCs w:val="28"/>
        </w:rPr>
        <w:tab/>
      </w:r>
    </w:p>
    <w:p w:rsidR="007328FC" w:rsidRPr="00E01BFE" w:rsidRDefault="007328FC" w:rsidP="00E01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>Алексеевского сельского поселения                                                                              Н.И.Лофиченко</w:t>
      </w:r>
    </w:p>
    <w:sectPr w:rsidR="007328FC" w:rsidRPr="00E01BFE" w:rsidSect="00B42F7F">
      <w:pgSz w:w="16838" w:h="11906" w:orient="landscape"/>
      <w:pgMar w:top="1134" w:right="737" w:bottom="79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8FC" w:rsidRDefault="007328FC" w:rsidP="00716482">
      <w:pPr>
        <w:spacing w:after="0" w:line="240" w:lineRule="auto"/>
      </w:pPr>
      <w:r>
        <w:separator/>
      </w:r>
    </w:p>
  </w:endnote>
  <w:endnote w:type="continuationSeparator" w:id="1">
    <w:p w:rsidR="007328FC" w:rsidRDefault="007328FC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8FC" w:rsidRDefault="007328FC" w:rsidP="00716482">
      <w:pPr>
        <w:spacing w:after="0" w:line="240" w:lineRule="auto"/>
      </w:pPr>
      <w:r>
        <w:separator/>
      </w:r>
    </w:p>
  </w:footnote>
  <w:footnote w:type="continuationSeparator" w:id="1">
    <w:p w:rsidR="007328FC" w:rsidRDefault="007328FC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482"/>
    <w:rsid w:val="00073BBF"/>
    <w:rsid w:val="000E37CB"/>
    <w:rsid w:val="00107ACC"/>
    <w:rsid w:val="00120482"/>
    <w:rsid w:val="00142A78"/>
    <w:rsid w:val="001A2199"/>
    <w:rsid w:val="001B439A"/>
    <w:rsid w:val="001D56C4"/>
    <w:rsid w:val="00214D71"/>
    <w:rsid w:val="003736F8"/>
    <w:rsid w:val="003E3BDE"/>
    <w:rsid w:val="00404E48"/>
    <w:rsid w:val="00435474"/>
    <w:rsid w:val="004D13E2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328FC"/>
    <w:rsid w:val="007D4361"/>
    <w:rsid w:val="007D6454"/>
    <w:rsid w:val="00834A2B"/>
    <w:rsid w:val="00846244"/>
    <w:rsid w:val="00872EC4"/>
    <w:rsid w:val="00883C45"/>
    <w:rsid w:val="008F5D10"/>
    <w:rsid w:val="00902F6E"/>
    <w:rsid w:val="00964A84"/>
    <w:rsid w:val="00986548"/>
    <w:rsid w:val="009E0D7A"/>
    <w:rsid w:val="009F2E90"/>
    <w:rsid w:val="009F7C95"/>
    <w:rsid w:val="00A107A1"/>
    <w:rsid w:val="00A2529E"/>
    <w:rsid w:val="00A3784F"/>
    <w:rsid w:val="00A743C5"/>
    <w:rsid w:val="00A968FF"/>
    <w:rsid w:val="00B01566"/>
    <w:rsid w:val="00B173C6"/>
    <w:rsid w:val="00B42F7F"/>
    <w:rsid w:val="00BA4706"/>
    <w:rsid w:val="00BC1FAD"/>
    <w:rsid w:val="00C800FD"/>
    <w:rsid w:val="00E01BFE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48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4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73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</Pages>
  <Words>200</Words>
  <Characters>1141</Characters>
  <Application>Microsoft Office Outlook</Application>
  <DocSecurity>0</DocSecurity>
  <Lines>0</Lines>
  <Paragraphs>0</Paragraphs>
  <ScaleCrop>false</ScaleCrop>
  <Company>сдк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User1</cp:lastModifiedBy>
  <cp:revision>22</cp:revision>
  <cp:lastPrinted>2018-01-25T15:13:00Z</cp:lastPrinted>
  <dcterms:created xsi:type="dcterms:W3CDTF">2018-01-25T11:32:00Z</dcterms:created>
  <dcterms:modified xsi:type="dcterms:W3CDTF">2020-05-07T12:59:00Z</dcterms:modified>
</cp:coreProperties>
</file>